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1B8F3" w14:textId="77777777" w:rsidR="006E22E4" w:rsidRDefault="006E22E4" w:rsidP="006E22E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CLERKE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fl.1451)</w:t>
      </w:r>
    </w:p>
    <w:p w14:paraId="5A912076" w14:textId="77777777" w:rsidR="006E22E4" w:rsidRDefault="006E22E4" w:rsidP="006E22E4">
      <w:pPr>
        <w:pStyle w:val="NoSpacing"/>
        <w:rPr>
          <w:rFonts w:cs="Times New Roman"/>
          <w:szCs w:val="24"/>
        </w:rPr>
      </w:pPr>
    </w:p>
    <w:p w14:paraId="0C973513" w14:textId="77777777" w:rsidR="006E22E4" w:rsidRDefault="006E22E4" w:rsidP="006E22E4">
      <w:pPr>
        <w:pStyle w:val="NoSpacing"/>
        <w:rPr>
          <w:rFonts w:cs="Times New Roman"/>
          <w:szCs w:val="24"/>
        </w:rPr>
      </w:pPr>
    </w:p>
    <w:p w14:paraId="1FDBC417" w14:textId="77777777" w:rsidR="006E22E4" w:rsidRDefault="006E22E4" w:rsidP="006E22E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Alice(q.v.)</w:t>
      </w:r>
    </w:p>
    <w:p w14:paraId="4CFE63F2" w14:textId="77777777" w:rsidR="006E22E4" w:rsidRDefault="006E22E4" w:rsidP="006E22E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(“Memorials of Merton College, with Biographical Notices of the Wardens </w:t>
      </w:r>
    </w:p>
    <w:p w14:paraId="564D2097" w14:textId="77777777" w:rsidR="006E22E4" w:rsidRDefault="006E22E4" w:rsidP="006E22E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and Fellows” by Hon. George </w:t>
      </w:r>
      <w:proofErr w:type="spellStart"/>
      <w:proofErr w:type="gramStart"/>
      <w:r>
        <w:rPr>
          <w:rFonts w:cs="Times New Roman"/>
          <w:szCs w:val="24"/>
        </w:rPr>
        <w:t>C.Brodrick</w:t>
      </w:r>
      <w:proofErr w:type="spellEnd"/>
      <w:proofErr w:type="gramEnd"/>
      <w:r>
        <w:rPr>
          <w:rFonts w:cs="Times New Roman"/>
          <w:szCs w:val="24"/>
        </w:rPr>
        <w:t xml:space="preserve">, printed for the Oxford Historical at </w:t>
      </w:r>
    </w:p>
    <w:p w14:paraId="67E82D59" w14:textId="77777777" w:rsidR="006E22E4" w:rsidRDefault="006E22E4" w:rsidP="006E22E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the </w:t>
      </w:r>
      <w:proofErr w:type="spellStart"/>
      <w:r>
        <w:rPr>
          <w:rFonts w:cs="Times New Roman"/>
          <w:szCs w:val="24"/>
        </w:rPr>
        <w:t>Clarenden</w:t>
      </w:r>
      <w:proofErr w:type="spellEnd"/>
      <w:r>
        <w:rPr>
          <w:rFonts w:cs="Times New Roman"/>
          <w:szCs w:val="24"/>
        </w:rPr>
        <w:t xml:space="preserve"> Press, 1885 p.245)</w:t>
      </w:r>
    </w:p>
    <w:p w14:paraId="5120B022" w14:textId="77777777" w:rsidR="006E22E4" w:rsidRDefault="006E22E4" w:rsidP="006E22E4">
      <w:pPr>
        <w:pStyle w:val="NoSpacing"/>
        <w:rPr>
          <w:rFonts w:cs="Times New Roman"/>
          <w:szCs w:val="24"/>
        </w:rPr>
      </w:pPr>
    </w:p>
    <w:p w14:paraId="6E11EB67" w14:textId="77777777" w:rsidR="006E22E4" w:rsidRDefault="006E22E4" w:rsidP="006E22E4">
      <w:pPr>
        <w:pStyle w:val="NoSpacing"/>
        <w:rPr>
          <w:rFonts w:cs="Times New Roman"/>
          <w:szCs w:val="24"/>
        </w:rPr>
      </w:pPr>
    </w:p>
    <w:p w14:paraId="4080D391" w14:textId="77777777" w:rsidR="006E22E4" w:rsidRDefault="006E22E4" w:rsidP="006E22E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1451</w:t>
      </w:r>
      <w:r>
        <w:rPr>
          <w:rFonts w:cs="Times New Roman"/>
          <w:szCs w:val="24"/>
        </w:rPr>
        <w:tab/>
        <w:t>They became members of the Guild of Knowle.      (ibid.)</w:t>
      </w:r>
    </w:p>
    <w:p w14:paraId="294132FA" w14:textId="77777777" w:rsidR="006E22E4" w:rsidRDefault="006E22E4" w:rsidP="006E22E4">
      <w:pPr>
        <w:pStyle w:val="NoSpacing"/>
        <w:rPr>
          <w:rFonts w:cs="Times New Roman"/>
          <w:szCs w:val="24"/>
        </w:rPr>
      </w:pPr>
    </w:p>
    <w:p w14:paraId="454D575E" w14:textId="77777777" w:rsidR="006E22E4" w:rsidRDefault="006E22E4" w:rsidP="006E22E4">
      <w:pPr>
        <w:pStyle w:val="NoSpacing"/>
        <w:rPr>
          <w:rFonts w:cs="Times New Roman"/>
          <w:szCs w:val="24"/>
        </w:rPr>
      </w:pPr>
    </w:p>
    <w:p w14:paraId="431D93FB" w14:textId="77777777" w:rsidR="006E22E4" w:rsidRDefault="006E22E4" w:rsidP="006E22E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February 2025</w:t>
      </w:r>
    </w:p>
    <w:p w14:paraId="61BF61A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A8F4A" w14:textId="77777777" w:rsidR="006E22E4" w:rsidRDefault="006E22E4" w:rsidP="009139A6">
      <w:r>
        <w:separator/>
      </w:r>
    </w:p>
  </w:endnote>
  <w:endnote w:type="continuationSeparator" w:id="0">
    <w:p w14:paraId="2F301AB6" w14:textId="77777777" w:rsidR="006E22E4" w:rsidRDefault="006E22E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A415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802B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8CFD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3984A" w14:textId="77777777" w:rsidR="006E22E4" w:rsidRDefault="006E22E4" w:rsidP="009139A6">
      <w:r>
        <w:separator/>
      </w:r>
    </w:p>
  </w:footnote>
  <w:footnote w:type="continuationSeparator" w:id="0">
    <w:p w14:paraId="48216A03" w14:textId="77777777" w:rsidR="006E22E4" w:rsidRDefault="006E22E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C0F4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1753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EEB3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2E4"/>
    <w:rsid w:val="000666E0"/>
    <w:rsid w:val="00160E94"/>
    <w:rsid w:val="002510B7"/>
    <w:rsid w:val="00270799"/>
    <w:rsid w:val="005C130B"/>
    <w:rsid w:val="006E22E4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244D69"/>
  <w15:chartTrackingRefBased/>
  <w15:docId w15:val="{1AFABE9A-003F-4F24-8FED-6A9409407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2025-02-07T21:31:00Z</dcterms:created>
  <dcterms:modified xsi:type="dcterms:W3CDTF">2025-02-07T21:31:00Z</dcterms:modified>
</cp:coreProperties>
</file>